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BA128F">
      <w:pP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Default="005374C4" w:rsidP="00BA128F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683B82" w:rsidRPr="00683B82">
        <w:rPr>
          <w:rFonts w:ascii="TH SarabunPSK" w:eastAsia="Cordia New" w:hAnsi="TH SarabunPSK" w:cs="TH SarabunPSK"/>
          <w:b/>
          <w:bCs/>
          <w:sz w:val="29"/>
          <w:szCs w:val="29"/>
          <w:cs/>
        </w:rPr>
        <w:t>ระดับความสำเร็จของการดำเนินการและการเข้าร่วมแข่งขันกีฬายิงปืนชิงชนะเลิศ</w:t>
      </w:r>
    </w:p>
    <w:p w:rsidR="00683B82" w:rsidRDefault="00683B82" w:rsidP="00C7776B">
      <w:pPr>
        <w:tabs>
          <w:tab w:val="left" w:pos="720"/>
          <w:tab w:val="left" w:pos="1440"/>
          <w:tab w:val="left" w:pos="2160"/>
          <w:tab w:val="left" w:pos="2880"/>
          <w:tab w:val="right" w:pos="9026"/>
        </w:tabs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bookmarkStart w:id="0" w:name="_GoBack"/>
      <w:r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 w:rsidRPr="00366CB5">
        <w:rPr>
          <w:rFonts w:ascii="TH SarabunPSK" w:hAnsi="TH SarabunPSK" w:cs="TH SarabunPSK"/>
          <w:b/>
          <w:bCs/>
          <w:sz w:val="29"/>
          <w:szCs w:val="29"/>
          <w:cs/>
        </w:rPr>
        <w:t>มหาวิทยาลัยโลก ครั้งที่ 7</w:t>
      </w:r>
      <w:r w:rsidR="00C7776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</w:p>
    <w:bookmarkEnd w:id="0"/>
    <w:p w:rsidR="005374C4" w:rsidRPr="00932AC9" w:rsidRDefault="005374C4" w:rsidP="00BA128F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83B82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83B8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83B82">
        <w:rPr>
          <w:rFonts w:ascii="TH SarabunPSK" w:hAnsi="TH SarabunPSK" w:cs="TH SarabunPSK" w:hint="cs"/>
          <w:b/>
          <w:bCs/>
          <w:sz w:val="30"/>
          <w:szCs w:val="30"/>
          <w:cs/>
        </w:rPr>
        <w:t>6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D7095" w:rsidRDefault="00C54E4A" w:rsidP="00CD7095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CD7095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CD709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CD7095" w:rsidRDefault="00C8160C" w:rsidP="00CD7095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7087"/>
      </w:tblGrid>
      <w:tr w:rsidR="005374C4" w:rsidRPr="00932AC9" w:rsidTr="00BA128F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683B82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683B82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BA128F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683B82" w:rsidP="00683B82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ศึกษา/วิเคราะห์และเตรียมข้อมูลและกรอกเอกสารต่างๆในการแสดงความจำนงเข้าร่วม</w:t>
            </w:r>
            <w:r w:rsidRPr="00683B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แข่งขันกีฬายิงปืนชิงชนะเลิศมหาวิทยาลัยโลกครั้งที่ 7</w:t>
            </w:r>
          </w:p>
        </w:tc>
      </w:tr>
      <w:tr w:rsidR="00376665" w:rsidRPr="00932AC9" w:rsidTr="00BA128F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683B82" w:rsidP="00683B82">
            <w:pPr>
              <w:tabs>
                <w:tab w:val="left" w:pos="1440"/>
              </w:tabs>
              <w:ind w:left="-70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ดำเนินการประชุมร่วมกับ กกมท. และสมาคมกีฬา เพื่อวางแผนและจัดทำกำหนดการในการคัดเลือกนักกีฬา การฝึกซ้อมก่อนการแข่งขันและการเตรียมความพร้อมในด้านต่างๆ เช่น งบประมาณ การเดิน</w:t>
            </w: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ทาง การจัดซื้อเครื่องแต่งกายและอุปกรณ์กีฬาที่จำเป็น ฯลฯ</w:t>
            </w:r>
          </w:p>
        </w:tc>
      </w:tr>
      <w:tr w:rsidR="00376665" w:rsidRPr="00932AC9" w:rsidTr="00BA128F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683B82" w:rsidP="00683B82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ดำเนินการคัดเลือกนักกีฬายิงปืนโดยประสานไปยังสมาคมกีฬาและมหาวิทยาลัยต่างๆ</w:t>
            </w:r>
            <w:r w:rsidR="0085053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เพื่อจัดส่งนักกีฬาเข้าร่วมการคัดเลือกเพื่อเป็นตัวแทนประเทศเข้าร่วมการแข่งขัน พร้อมทั้งประสานไปยังหน่วยงานที่เกี่ยวข้องเพื่อสนับสนุนการฝึกซ้อมและเตรียมความพร้อมของนักกีฬาก่อนการเข้าร่วมแข่งขัน</w:t>
            </w:r>
          </w:p>
        </w:tc>
      </w:tr>
      <w:tr w:rsidR="00376665" w:rsidRPr="00932AC9" w:rsidTr="00BA128F">
        <w:trPr>
          <w:trHeight w:val="70"/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53E" w:rsidRDefault="00683B82" w:rsidP="00683B82">
            <w:pPr>
              <w:tabs>
                <w:tab w:val="left" w:pos="1440"/>
              </w:tabs>
              <w:ind w:left="-70"/>
              <w:rPr>
                <w:rFonts w:ascii="TH SarabunPSK" w:hAnsi="TH SarabunPSK" w:cs="TH SarabunPSK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สานจัดประชุมชี้แจงให้ข้อมูลและอำนวยความสะดวกให้แก่คณะนักกีฬาและเจ้าหน้าที่ทั้งก่อนการแข่งขันและในระหว่างการเข้าร่วมแข่งขันอาทิ การเดินทาง การเข้าที่พัก </w:t>
            </w:r>
          </w:p>
          <w:p w:rsidR="00376665" w:rsidRPr="00683B82" w:rsidRDefault="00683B82" w:rsidP="00683B82">
            <w:pPr>
              <w:tabs>
                <w:tab w:val="left" w:pos="1440"/>
              </w:tabs>
              <w:ind w:left="-70"/>
              <w:rPr>
                <w:rFonts w:ascii="TH SarabunPSK" w:hAnsi="TH SarabunPSK" w:cs="TH SarabunPSK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การบริการทางการแพทย์ ข้อมูลกำหนดการแข่งขัน และอื่นๆ</w:t>
            </w:r>
          </w:p>
        </w:tc>
      </w:tr>
      <w:tr w:rsidR="00376665" w:rsidRPr="00932AC9" w:rsidTr="00BA128F">
        <w:trPr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83B82" w:rsidRDefault="00683B82" w:rsidP="00376665">
            <w:pPr>
              <w:rPr>
                <w:sz w:val="30"/>
                <w:szCs w:val="30"/>
              </w:rPr>
            </w:pPr>
            <w:r w:rsidRPr="00683B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รายงานสรุปผลการเข้าร่วมแข่งขันเสนอต่อสำนักงานคณะกรรมการการอุดมศึกษา คณะกรรมการ</w:t>
            </w:r>
            <w:r w:rsidRPr="00683B82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บริหารกีฬามหาวิทยาลัยแห่งประเทศไทย และหน่วยงานอื่น</w:t>
            </w:r>
            <w:r w:rsidRPr="00683B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683B82">
              <w:rPr>
                <w:rFonts w:ascii="TH SarabunPSK" w:hAnsi="TH SarabunPSK" w:cs="TH SarabunPSK" w:hint="cs"/>
                <w:sz w:val="30"/>
                <w:szCs w:val="30"/>
                <w:cs/>
              </w:rPr>
              <w:t>ๆ</w:t>
            </w:r>
            <w:r w:rsidRPr="00683B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683B82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:rsidR="00683B82" w:rsidRPr="00932AC9" w:rsidRDefault="00683B82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683B82" w:rsidRDefault="00683B82" w:rsidP="00683B82">
            <w:pPr>
              <w:spacing w:before="100" w:beforeAutospacing="1" w:after="100" w:afterAutospacing="1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683B8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ระดับความสำเร็จของการดำเนินการและ</w:t>
            </w:r>
            <w:r w:rsidRPr="00683B8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  <w:t>การเข้าร่วมแข่งขันกีฬายิงปืนชิงชนะเลิศ</w:t>
            </w: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มหาวิทยาลัยโลก ครั้งที่ 7</w:t>
            </w:r>
          </w:p>
        </w:tc>
        <w:tc>
          <w:tcPr>
            <w:tcW w:w="1330" w:type="dxa"/>
          </w:tcPr>
          <w:p w:rsidR="00376665" w:rsidRPr="00683B82" w:rsidRDefault="00683B82" w:rsidP="00683B82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83B8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683B82" w:rsidRDefault="00683B82" w:rsidP="00683B82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83B8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76665" w:rsidRPr="00683B82" w:rsidRDefault="00683B82" w:rsidP="00683B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376665" w:rsidRPr="00683B82" w:rsidRDefault="00683B82" w:rsidP="00683B8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683B82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683B8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683B8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="00683B82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683B8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D71" w:rsidRDefault="007C7D71" w:rsidP="007C7324">
      <w:r>
        <w:separator/>
      </w:r>
    </w:p>
  </w:endnote>
  <w:endnote w:type="continuationSeparator" w:id="0">
    <w:p w:rsidR="007C7D71" w:rsidRDefault="007C7D71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D71" w:rsidRDefault="007C7D71" w:rsidP="007C7324">
      <w:r>
        <w:separator/>
      </w:r>
    </w:p>
  </w:footnote>
  <w:footnote w:type="continuationSeparator" w:id="0">
    <w:p w:rsidR="007C7D71" w:rsidRDefault="007C7D71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78F" w:rsidRDefault="009F278F" w:rsidP="009F278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-390525</wp:posOffset>
              </wp:positionH>
              <wp:positionV relativeFrom="paragraph">
                <wp:posOffset>-209550</wp:posOffset>
              </wp:positionV>
              <wp:extent cx="6313148" cy="647700"/>
              <wp:effectExtent l="0" t="0" r="31115" b="1905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13148" cy="647700"/>
                        <a:chOff x="0" y="-75"/>
                        <a:chExt cx="9000" cy="777"/>
                      </a:xfrm>
                    </wpg:grpSpPr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64" y="-75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278F" w:rsidRDefault="009F278F" w:rsidP="00BA128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รายละเอียดตัวชี้วัดการประเมินผลการปฏิบัติราชการของสำนักส่งเสริมและพัฒนาศักยภาพนักศึกษา</w:t>
                            </w:r>
                          </w:p>
                          <w:p w:rsidR="009F278F" w:rsidRDefault="009F278F" w:rsidP="00BA128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Picture 10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25" y="-2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1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0.75pt;margin-top:-16.5pt;width:497.1pt;height:51pt;z-index:251659264" coordorigin=",-75" coordsize="9000,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464;top:-7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9F278F" w:rsidRDefault="009F278F" w:rsidP="00BA128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รายละเอียดตัวชี้วัดการประเมินผลการปฏิบัติราชการของสำนักส่งเสริมและพัฒนาศักยภาพนักศึกษา</w:t>
                      </w:r>
                    </w:p>
                    <w:p w:rsidR="009F278F" w:rsidRDefault="009F278F" w:rsidP="00BA128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8" type="#_x0000_t75" alt="MUALogo" style="position:absolute;left:8225;top:-2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Ao3PDAAAA2wAAAA8AAABkcnMvZG93bnJldi54bWxEj0+LwkAMxe8Lfochgrd16iKyVkcRQRDx&#10;svUPHkMntqWdTOnMav325rCwt4T38t4vy3XvGvWgLlSeDUzGCSji3NuKCwPn0+7zG1SIyBYbz2Tg&#10;RQHWq8HHElPrn/xDjywWSkI4pGigjLFNtQ55SQ7D2LfEot195zDK2hXadviUcNforySZaYcVS0OJ&#10;LW1Lyuvs1xm40Yxu9XF62V/D7nTP6vmlP1hjRsN+swAVqY//5r/rvRV8oZdfZAC9e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ACjc8MAAADbAAAADwAAAAAAAAAAAAAAAACf&#10;AgAAZHJzL2Rvd25yZXYueG1sUEsFBgAAAAAEAAQA9wAAAI8DAAAAAA==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0pSMIAAADbAAAADwAAAGRycy9kb3ducmV2LnhtbERPS2vCQBC+F/wPywje6sYe2pK6igSE&#10;0l5i6sXbsDtN0mZnY3abh7/eLQje5uN7zno72kb01PnasYLVMgFBrJ2puVRw/No/voLwAdlg45gU&#10;TORhu5k9rDE1buAD9UUoRQxhn6KCKoQ2ldLriiz6pWuJI/ftOoshwq6UpsMhhttGPiXJs7RYc2yo&#10;sKWsIv1b/FkFH/m4y0rUDefykunp5+XUnz+VWszH3RuIQGO4i2/udxPnr+D/l3iA3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0pSMIAAADbAAAADwAAAAAAAAAAAAAA&#10;AAChAgAAZHJzL2Rvd25yZXYueG1sUEsFBgAAAAAEAAQA+QAAAJADAAAAAA==&#10;" strokecolor="white"/>
            </v:group>
          </w:pict>
        </mc:Fallback>
      </mc:AlternateContent>
    </w:r>
  </w:p>
  <w:p w:rsidR="007C7324" w:rsidRPr="001E7463" w:rsidRDefault="007C7324" w:rsidP="001E74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903E4"/>
    <w:rsid w:val="001D5F4A"/>
    <w:rsid w:val="001E7463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A61EA"/>
    <w:rsid w:val="004E5483"/>
    <w:rsid w:val="0051089E"/>
    <w:rsid w:val="005223A2"/>
    <w:rsid w:val="005374C4"/>
    <w:rsid w:val="00567082"/>
    <w:rsid w:val="005F5D6F"/>
    <w:rsid w:val="00632D81"/>
    <w:rsid w:val="00683B82"/>
    <w:rsid w:val="00691578"/>
    <w:rsid w:val="006A1F9F"/>
    <w:rsid w:val="006A4C41"/>
    <w:rsid w:val="007105A3"/>
    <w:rsid w:val="00776949"/>
    <w:rsid w:val="007A12A4"/>
    <w:rsid w:val="007C7324"/>
    <w:rsid w:val="007C7D71"/>
    <w:rsid w:val="007E1078"/>
    <w:rsid w:val="00806D0B"/>
    <w:rsid w:val="00823220"/>
    <w:rsid w:val="0085053E"/>
    <w:rsid w:val="00857003"/>
    <w:rsid w:val="00862C59"/>
    <w:rsid w:val="008767C9"/>
    <w:rsid w:val="00892E47"/>
    <w:rsid w:val="00893057"/>
    <w:rsid w:val="008B24EA"/>
    <w:rsid w:val="008F6B9A"/>
    <w:rsid w:val="00932AC9"/>
    <w:rsid w:val="009373AC"/>
    <w:rsid w:val="009679B4"/>
    <w:rsid w:val="009926AE"/>
    <w:rsid w:val="009E6CB7"/>
    <w:rsid w:val="009E7232"/>
    <w:rsid w:val="009F278F"/>
    <w:rsid w:val="00A12D0E"/>
    <w:rsid w:val="00A27710"/>
    <w:rsid w:val="00A36517"/>
    <w:rsid w:val="00A76D10"/>
    <w:rsid w:val="00A85442"/>
    <w:rsid w:val="00AF19F0"/>
    <w:rsid w:val="00B3100A"/>
    <w:rsid w:val="00B377A9"/>
    <w:rsid w:val="00B423C7"/>
    <w:rsid w:val="00BA128F"/>
    <w:rsid w:val="00BA6F4E"/>
    <w:rsid w:val="00BD1ED1"/>
    <w:rsid w:val="00BD5C25"/>
    <w:rsid w:val="00C216F2"/>
    <w:rsid w:val="00C50638"/>
    <w:rsid w:val="00C54E4A"/>
    <w:rsid w:val="00C7776B"/>
    <w:rsid w:val="00C8160C"/>
    <w:rsid w:val="00C95B8C"/>
    <w:rsid w:val="00CA68CA"/>
    <w:rsid w:val="00CD7095"/>
    <w:rsid w:val="00D35FF2"/>
    <w:rsid w:val="00DD56EA"/>
    <w:rsid w:val="00E473C4"/>
    <w:rsid w:val="00EA352E"/>
    <w:rsid w:val="00F31579"/>
    <w:rsid w:val="00F97B41"/>
    <w:rsid w:val="00FA729F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8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62648-7436-4995-8CA6-0AF1FA68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58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26</cp:revision>
  <cp:lastPrinted>2013-03-01T03:26:00Z</cp:lastPrinted>
  <dcterms:created xsi:type="dcterms:W3CDTF">2016-02-11T02:30:00Z</dcterms:created>
  <dcterms:modified xsi:type="dcterms:W3CDTF">2018-02-02T02:11:00Z</dcterms:modified>
</cp:coreProperties>
</file>